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2251D8ED" w:rsidR="00F372C9" w:rsidRPr="00D9406C" w:rsidRDefault="00241262"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A67C3">
              <w:rPr>
                <w:rFonts w:asciiTheme="majorHAnsi" w:hAnsiTheme="majorHAnsi" w:cstheme="majorHAnsi"/>
                <w:b/>
              </w:rPr>
              <w:t>Pirkimas preliminariosioms sutartims sudaryti dėl</w:t>
            </w:r>
            <w:r w:rsidRPr="00FC7048">
              <w:rPr>
                <w:rFonts w:ascii="Times New Roman" w:hAnsi="Times New Roman" w:cs="Times New Roman"/>
                <w:sz w:val="24"/>
                <w:szCs w:val="24"/>
              </w:rPr>
              <w:t xml:space="preserve"> </w:t>
            </w:r>
            <w:r w:rsidRPr="004B4B7D">
              <w:rPr>
                <w:rFonts w:asciiTheme="majorHAnsi" w:hAnsiTheme="majorHAnsi" w:cstheme="majorHAnsi"/>
                <w:b/>
              </w:rPr>
              <w:t xml:space="preserve">viešojo judriojo </w:t>
            </w:r>
            <w:r>
              <w:rPr>
                <w:rFonts w:asciiTheme="majorHAnsi" w:hAnsiTheme="majorHAnsi" w:cstheme="majorHAnsi"/>
                <w:b/>
              </w:rPr>
              <w:t xml:space="preserve">telefono </w:t>
            </w:r>
            <w:r w:rsidRPr="004B4B7D">
              <w:rPr>
                <w:rFonts w:asciiTheme="majorHAnsi" w:hAnsiTheme="majorHAnsi" w:cstheme="majorHAnsi"/>
                <w:b/>
              </w:rPr>
              <w:t>r</w:t>
            </w:r>
            <w:r>
              <w:rPr>
                <w:rFonts w:asciiTheme="majorHAnsi" w:hAnsiTheme="majorHAnsi" w:cstheme="majorHAnsi"/>
                <w:b/>
              </w:rPr>
              <w:t>yšio paslaugų</w:t>
            </w:r>
            <w:r w:rsidRPr="005A67C3">
              <w:rPr>
                <w:rFonts w:asciiTheme="majorHAnsi" w:hAnsiTheme="majorHAnsi" w:cstheme="majorHAnsi"/>
                <w:b/>
              </w:rPr>
              <w:t xml:space="preserve"> per vidaus reikalų sistemos centrinę pe</w:t>
            </w:r>
            <w:r>
              <w:rPr>
                <w:rFonts w:asciiTheme="majorHAnsi" w:hAnsiTheme="majorHAnsi" w:cstheme="majorHAnsi"/>
                <w:b/>
              </w:rPr>
              <w:t xml:space="preserve">rkančiąją organizaciją </w:t>
            </w:r>
            <w:r w:rsidRPr="001A2806">
              <w:rPr>
                <w:rFonts w:asciiTheme="majorHAnsi" w:hAnsiTheme="majorHAnsi" w:cstheme="majorHAnsi"/>
                <w:b/>
              </w:rPr>
              <w:t>(PPR-1077)</w:t>
            </w:r>
          </w:p>
        </w:tc>
      </w:tr>
    </w:tbl>
    <w:p w14:paraId="0C811A87" w14:textId="77777777" w:rsidR="00DC06DE" w:rsidRPr="00D9406C" w:rsidRDefault="00DC06DE" w:rsidP="00D9406C">
      <w:pPr>
        <w:spacing w:after="0" w:line="240" w:lineRule="auto"/>
        <w:rPr>
          <w:rFonts w:asciiTheme="majorHAnsi" w:hAnsiTheme="majorHAnsi" w:cstheme="majorHAnsi"/>
          <w:b/>
        </w:rPr>
      </w:pPr>
    </w:p>
    <w:p w14:paraId="30E60468" w14:textId="77777777" w:rsidR="00601415" w:rsidRPr="00955588" w:rsidRDefault="00601415" w:rsidP="00601415">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343CBDF" w14:textId="77777777" w:rsidR="00601415" w:rsidRPr="00BB7A16" w:rsidRDefault="00601415" w:rsidP="00601415">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5AF0E56E" w14:textId="77777777" w:rsidR="00601415" w:rsidRPr="00BB7A16" w:rsidRDefault="00601415" w:rsidP="00601415">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669E8860" w14:textId="77777777" w:rsidR="00601415" w:rsidRDefault="00601415" w:rsidP="00601415">
      <w:pPr>
        <w:spacing w:after="0" w:line="240" w:lineRule="auto"/>
        <w:rPr>
          <w:rFonts w:ascii="Calibri Light" w:hAnsi="Calibri Light" w:cs="Calibri Light"/>
          <w:bCs/>
        </w:rPr>
      </w:pPr>
    </w:p>
    <w:p w14:paraId="6AE2AC6E" w14:textId="77777777" w:rsidR="00601415" w:rsidRDefault="00601415" w:rsidP="00601415">
      <w:pPr>
        <w:spacing w:after="0" w:line="240" w:lineRule="auto"/>
        <w:rPr>
          <w:rFonts w:ascii="Calibri Light" w:hAnsi="Calibri Light" w:cs="Calibri Light"/>
          <w:bCs/>
        </w:rPr>
      </w:pPr>
      <w:r>
        <w:rPr>
          <w:rFonts w:ascii="Calibri Light" w:hAnsi="Calibri Light" w:cs="Calibri Light"/>
          <w:bCs/>
        </w:rPr>
        <w:t xml:space="preserve">Išteklių agentūrai </w:t>
      </w:r>
      <w:r w:rsidRPr="00CA16B8">
        <w:rPr>
          <w:rFonts w:ascii="Calibri Light" w:hAnsi="Calibri Light" w:cs="Calibri Light"/>
          <w:bCs/>
        </w:rPr>
        <w:t xml:space="preserve">prie Lietuvos Respublikos </w:t>
      </w:r>
    </w:p>
    <w:p w14:paraId="14FDE4D6" w14:textId="77777777" w:rsidR="00601415" w:rsidRPr="00CA16B8" w:rsidRDefault="00601415" w:rsidP="00601415">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B40965E" w14:textId="77777777" w:rsidR="00601415" w:rsidRPr="00CA16B8" w:rsidRDefault="00601415" w:rsidP="00601415">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7D58FEF" w14:textId="77777777" w:rsidR="00601415" w:rsidRDefault="00601415" w:rsidP="00601415">
      <w:pPr>
        <w:spacing w:after="0" w:line="240" w:lineRule="auto"/>
        <w:ind w:left="-426"/>
        <w:rPr>
          <w:rFonts w:asciiTheme="majorHAnsi" w:eastAsia="Calibri" w:hAnsiTheme="majorHAnsi" w:cstheme="majorHAnsi"/>
          <w:b/>
        </w:rPr>
      </w:pPr>
    </w:p>
    <w:p w14:paraId="46FF79FF" w14:textId="77777777" w:rsidR="00601415" w:rsidRDefault="00601415" w:rsidP="00601415">
      <w:pPr>
        <w:spacing w:after="0" w:line="240" w:lineRule="auto"/>
        <w:ind w:left="-426"/>
        <w:jc w:val="center"/>
        <w:rPr>
          <w:rFonts w:asciiTheme="majorHAnsi" w:eastAsia="Calibri" w:hAnsiTheme="majorHAnsi" w:cstheme="majorHAnsi"/>
          <w:b/>
        </w:rPr>
      </w:pPr>
    </w:p>
    <w:p w14:paraId="51F811FD" w14:textId="77777777" w:rsidR="00601415" w:rsidRDefault="00601415" w:rsidP="00601415">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Pr="00D9406C">
        <w:rPr>
          <w:rFonts w:asciiTheme="majorHAnsi" w:eastAsia="Calibri" w:hAnsiTheme="majorHAnsi" w:cstheme="majorHAnsi"/>
          <w:b/>
        </w:rPr>
        <w:t>DEKLARACIJA</w:t>
      </w:r>
    </w:p>
    <w:p w14:paraId="34D6F565" w14:textId="77777777" w:rsidR="00601415" w:rsidRDefault="00601415" w:rsidP="00601415">
      <w:pPr>
        <w:spacing w:after="0" w:line="240" w:lineRule="auto"/>
        <w:jc w:val="center"/>
        <w:rPr>
          <w:rFonts w:asciiTheme="majorHAnsi" w:hAnsiTheme="majorHAnsi" w:cstheme="majorHAnsi"/>
          <w:bCs/>
        </w:rPr>
      </w:pPr>
    </w:p>
    <w:p w14:paraId="3590FF68" w14:textId="77777777" w:rsidR="00601415" w:rsidRPr="00955588" w:rsidRDefault="00601415" w:rsidP="006014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16A2F8D9" w14:textId="77777777" w:rsidR="00601415" w:rsidRPr="00955588" w:rsidRDefault="00601415" w:rsidP="006014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05315BED" w14:textId="77777777" w:rsidR="00601415" w:rsidRPr="00955588" w:rsidRDefault="00601415" w:rsidP="006014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51A04453" w14:textId="77777777" w:rsidR="00601415" w:rsidRPr="00D9406C" w:rsidRDefault="00601415" w:rsidP="00601415">
      <w:pPr>
        <w:spacing w:after="0" w:line="240" w:lineRule="auto"/>
        <w:ind w:left="-426"/>
        <w:jc w:val="center"/>
        <w:rPr>
          <w:rFonts w:asciiTheme="majorHAnsi" w:eastAsia="Calibri" w:hAnsiTheme="majorHAnsi" w:cstheme="majorHAnsi"/>
          <w:b/>
        </w:rPr>
      </w:pPr>
    </w:p>
    <w:p w14:paraId="0C6A0AF5" w14:textId="77777777" w:rsidR="00601415" w:rsidRDefault="00601415" w:rsidP="00601415">
      <w:pPr>
        <w:spacing w:after="0" w:line="240" w:lineRule="auto"/>
        <w:rPr>
          <w:rFonts w:asciiTheme="majorHAnsi" w:hAnsiTheme="majorHAnsi" w:cstheme="majorHAnsi"/>
          <w:b/>
        </w:rPr>
      </w:pPr>
    </w:p>
    <w:p w14:paraId="5B331492" w14:textId="77777777" w:rsidR="00601415" w:rsidRPr="00D9406C" w:rsidRDefault="00601415" w:rsidP="00601415">
      <w:pPr>
        <w:spacing w:after="0" w:line="240" w:lineRule="auto"/>
        <w:ind w:left="-709"/>
        <w:jc w:val="center"/>
        <w:rPr>
          <w:rFonts w:asciiTheme="majorHAnsi" w:hAnsiTheme="majorHAnsi" w:cstheme="majorHAnsi"/>
          <w:b/>
        </w:rPr>
      </w:pPr>
    </w:p>
    <w:p w14:paraId="51A90E63" w14:textId="77777777" w:rsidR="00601415" w:rsidRPr="00D9406C" w:rsidRDefault="00601415" w:rsidP="00601415">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 ___________________________________________________________________</w:t>
      </w:r>
    </w:p>
    <w:p w14:paraId="5D99D4A3" w14:textId="77777777" w:rsidR="00601415" w:rsidRPr="00CA16B8" w:rsidRDefault="00601415" w:rsidP="00601415">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717F67E6" w14:textId="77777777" w:rsidR="00601415" w:rsidRPr="00D9406C" w:rsidRDefault="00601415" w:rsidP="00601415">
      <w:pPr>
        <w:spacing w:after="0" w:line="240" w:lineRule="auto"/>
        <w:ind w:right="-613"/>
        <w:rPr>
          <w:rFonts w:asciiTheme="majorHAnsi" w:eastAsia="Calibri" w:hAnsiTheme="majorHAnsi" w:cstheme="majorHAnsi"/>
        </w:rPr>
      </w:pPr>
    </w:p>
    <w:p w14:paraId="3FC1D7F8" w14:textId="120D9FE0" w:rsidR="00601415" w:rsidRPr="00D9406C" w:rsidRDefault="00601415" w:rsidP="00601415">
      <w:pPr>
        <w:spacing w:after="0" w:line="240" w:lineRule="auto"/>
        <w:ind w:right="1"/>
        <w:rPr>
          <w:rFonts w:asciiTheme="majorHAnsi" w:eastAsia="Calibri" w:hAnsiTheme="majorHAnsi" w:cstheme="majorHAnsi"/>
          <w:i/>
        </w:rPr>
      </w:pPr>
      <w:bookmarkStart w:id="16" w:name="_GoBack"/>
      <w:bookmarkEnd w:id="16"/>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(-os)/(atstovaujamo (-os)</w:t>
      </w:r>
      <w:r w:rsidRPr="00D9406C">
        <w:rPr>
          <w:rFonts w:asciiTheme="majorHAnsi" w:eastAsia="Calibri" w:hAnsiTheme="majorHAnsi" w:cstheme="majorHAnsi"/>
          <w:i/>
        </w:rPr>
        <w:t xml:space="preserve"> __________________________________________ </w:t>
      </w:r>
    </w:p>
    <w:p w14:paraId="0A8710DA" w14:textId="77777777" w:rsidR="00601415" w:rsidRPr="00CA16B8" w:rsidRDefault="00601415" w:rsidP="00601415">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ab/>
        <w:t>(tiekėjo pavadinimas)</w:t>
      </w:r>
    </w:p>
    <w:p w14:paraId="7A9E20CE" w14:textId="77777777" w:rsidR="00601415" w:rsidRPr="00546615" w:rsidRDefault="00601415" w:rsidP="006014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 46 str. 2 d. 2 p.*, yra:</w:t>
      </w:r>
    </w:p>
    <w:p w14:paraId="1F5D8615" w14:textId="77777777" w:rsidR="00601415" w:rsidRDefault="00601415" w:rsidP="00601415">
      <w:pPr>
        <w:spacing w:after="0" w:line="240" w:lineRule="auto"/>
        <w:ind w:right="-613"/>
        <w:rPr>
          <w:rFonts w:asciiTheme="majorHAnsi" w:eastAsia="Calibri" w:hAnsiTheme="majorHAnsi" w:cstheme="majorHAnsi"/>
          <w:i/>
        </w:rPr>
      </w:pPr>
    </w:p>
    <w:tbl>
      <w:tblPr>
        <w:tblStyle w:val="TableGrid"/>
        <w:tblW w:w="0" w:type="auto"/>
        <w:tblLook w:val="04A0" w:firstRow="1" w:lastRow="0" w:firstColumn="1" w:lastColumn="0" w:noHBand="0" w:noVBand="1"/>
      </w:tblPr>
      <w:tblGrid>
        <w:gridCol w:w="10339"/>
      </w:tblGrid>
      <w:tr w:rsidR="00601415" w14:paraId="4FCA63BF" w14:textId="77777777" w:rsidTr="00BE103C">
        <w:tc>
          <w:tcPr>
            <w:tcW w:w="10339" w:type="dxa"/>
          </w:tcPr>
          <w:p w14:paraId="61EDA839" w14:textId="77777777" w:rsidR="00601415" w:rsidRPr="00D9406C" w:rsidRDefault="00601415" w:rsidP="00BE103C">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755B6F51" w14:textId="77777777" w:rsidR="00601415" w:rsidRPr="003A16E5" w:rsidRDefault="00601415" w:rsidP="00BE103C">
            <w:pPr>
              <w:ind w:right="-613"/>
              <w:rPr>
                <w:rFonts w:asciiTheme="majorHAnsi" w:eastAsia="Calibri" w:hAnsiTheme="majorHAnsi" w:cstheme="majorHAnsi"/>
              </w:rPr>
            </w:pPr>
          </w:p>
        </w:tc>
      </w:tr>
      <w:tr w:rsidR="00601415" w14:paraId="6B541970" w14:textId="77777777" w:rsidTr="00BE103C">
        <w:tc>
          <w:tcPr>
            <w:tcW w:w="10339" w:type="dxa"/>
          </w:tcPr>
          <w:p w14:paraId="226170D4" w14:textId="77777777" w:rsidR="00601415" w:rsidRDefault="00601415" w:rsidP="00BE103C">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0F3231B6" w14:textId="77777777" w:rsidR="00601415" w:rsidRPr="00D9406C" w:rsidRDefault="00601415" w:rsidP="00BE103C">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13A9CB8B" w14:textId="77777777" w:rsidR="00601415" w:rsidRPr="00CA16B8" w:rsidRDefault="00601415" w:rsidP="00BE103C">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73F23E5A" w14:textId="77777777" w:rsidR="00601415" w:rsidRPr="00D9406C" w:rsidRDefault="00601415" w:rsidP="00BE103C">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2F4EFF01" w14:textId="77777777" w:rsidR="00601415" w:rsidRPr="00D9406C" w:rsidRDefault="00601415" w:rsidP="00BE103C">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04998A08" w14:textId="77777777" w:rsidR="00601415" w:rsidRPr="00D9406C" w:rsidRDefault="00601415" w:rsidP="00BE103C">
            <w:pPr>
              <w:ind w:right="-613" w:firstLine="567"/>
              <w:rPr>
                <w:rFonts w:asciiTheme="majorHAnsi" w:eastAsia="Calibri" w:hAnsiTheme="majorHAnsi" w:cstheme="majorHAnsi"/>
              </w:rPr>
            </w:pPr>
            <w:r w:rsidRPr="00D9406C">
              <w:rPr>
                <w:rFonts w:asciiTheme="majorHAnsi" w:eastAsia="Calibri" w:hAnsiTheme="majorHAnsi" w:cstheme="majorHAnsi"/>
              </w:rPr>
              <w:t>..................</w:t>
            </w:r>
          </w:p>
          <w:p w14:paraId="1150FF05" w14:textId="77777777" w:rsidR="00601415" w:rsidRPr="003A16E5" w:rsidRDefault="00601415" w:rsidP="00BE103C">
            <w:pPr>
              <w:ind w:right="-613"/>
              <w:rPr>
                <w:rFonts w:asciiTheme="majorHAnsi" w:eastAsia="Calibri" w:hAnsiTheme="majorHAnsi" w:cstheme="majorHAnsi"/>
              </w:rPr>
            </w:pPr>
          </w:p>
        </w:tc>
      </w:tr>
      <w:tr w:rsidR="00601415" w14:paraId="13C98555" w14:textId="77777777" w:rsidTr="00BE103C">
        <w:tc>
          <w:tcPr>
            <w:tcW w:w="10339" w:type="dxa"/>
          </w:tcPr>
          <w:p w14:paraId="1460C77D" w14:textId="77777777" w:rsidR="00601415" w:rsidRPr="00D9406C" w:rsidRDefault="00601415" w:rsidP="00BE103C">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5FD1CC2B" w14:textId="77777777" w:rsidR="00601415" w:rsidRPr="00D9406C" w:rsidRDefault="00601415" w:rsidP="00BE103C">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0E926B96" w14:textId="77777777" w:rsidR="00601415" w:rsidRPr="00D9406C" w:rsidRDefault="00601415" w:rsidP="00BE103C">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2236046E" w14:textId="77777777" w:rsidR="00601415" w:rsidRPr="00D9406C" w:rsidRDefault="00601415" w:rsidP="00BE103C">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D54A683" w14:textId="77777777" w:rsidR="00601415" w:rsidRPr="00D9406C" w:rsidRDefault="00601415" w:rsidP="00BE103C">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384AC10" w14:textId="77777777" w:rsidR="00601415" w:rsidRPr="003A16E5" w:rsidRDefault="00601415" w:rsidP="00BE103C">
            <w:pPr>
              <w:ind w:right="-613"/>
              <w:rPr>
                <w:rFonts w:asciiTheme="majorHAnsi" w:eastAsia="Calibri" w:hAnsiTheme="majorHAnsi" w:cstheme="majorHAnsi"/>
              </w:rPr>
            </w:pPr>
          </w:p>
        </w:tc>
      </w:tr>
    </w:tbl>
    <w:p w14:paraId="350CC51A" w14:textId="77777777" w:rsidR="00601415" w:rsidRPr="003A16E5" w:rsidRDefault="00601415" w:rsidP="00601415">
      <w:pPr>
        <w:spacing w:after="0" w:line="240" w:lineRule="auto"/>
        <w:ind w:right="-613" w:firstLine="567"/>
        <w:rPr>
          <w:rFonts w:asciiTheme="majorHAnsi" w:eastAsia="Calibri" w:hAnsiTheme="majorHAnsi" w:cstheme="majorHAnsi"/>
        </w:rPr>
      </w:pPr>
    </w:p>
    <w:p w14:paraId="223EECE2" w14:textId="77777777" w:rsidR="00601415" w:rsidRDefault="00601415" w:rsidP="00601415">
      <w:pPr>
        <w:shd w:val="clear" w:color="auto" w:fill="FFFFFF"/>
        <w:spacing w:after="0" w:line="240" w:lineRule="auto"/>
        <w:rPr>
          <w:rFonts w:asciiTheme="majorHAnsi" w:eastAsia="Calibri" w:hAnsiTheme="majorHAnsi" w:cstheme="majorHAnsi"/>
          <w:b/>
          <w:i/>
          <w:color w:val="000000"/>
          <w:lang w:eastAsia="lt-LT"/>
        </w:rPr>
      </w:pPr>
    </w:p>
    <w:p w14:paraId="63125358" w14:textId="77777777" w:rsidR="00601415" w:rsidRPr="00D9406C" w:rsidRDefault="00601415" w:rsidP="00601415">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601415" w:rsidRPr="00D9406C" w14:paraId="321839A0" w14:textId="77777777" w:rsidTr="00BE103C">
        <w:trPr>
          <w:cantSplit/>
          <w:trHeight w:val="23"/>
        </w:trPr>
        <w:tc>
          <w:tcPr>
            <w:tcW w:w="3783" w:type="dxa"/>
            <w:hideMark/>
          </w:tcPr>
          <w:p w14:paraId="51144E7B" w14:textId="77777777" w:rsidR="00601415" w:rsidRPr="00D9406C" w:rsidRDefault="00601415" w:rsidP="00BE103C">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131393A9" w14:textId="77777777" w:rsidR="00601415" w:rsidRPr="00D9406C" w:rsidRDefault="00601415" w:rsidP="00BE103C">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Pr>
                <w:rFonts w:asciiTheme="majorHAnsi" w:hAnsiTheme="majorHAnsi" w:cstheme="majorHAnsi"/>
              </w:rPr>
              <w:t>*</w:t>
            </w:r>
          </w:p>
        </w:tc>
        <w:tc>
          <w:tcPr>
            <w:tcW w:w="2280" w:type="dxa"/>
            <w:hideMark/>
          </w:tcPr>
          <w:p w14:paraId="71147F1A" w14:textId="77777777" w:rsidR="00601415" w:rsidRPr="00D9406C" w:rsidRDefault="00601415" w:rsidP="00BE103C">
            <w:pPr>
              <w:spacing w:after="0" w:line="240" w:lineRule="auto"/>
              <w:jc w:val="center"/>
              <w:rPr>
                <w:rFonts w:asciiTheme="majorHAnsi" w:hAnsiTheme="majorHAnsi" w:cstheme="majorHAnsi"/>
              </w:rPr>
            </w:pPr>
            <w:r>
              <w:rPr>
                <w:rFonts w:asciiTheme="majorHAnsi" w:hAnsiTheme="majorHAnsi" w:cstheme="majorHAnsi"/>
              </w:rPr>
              <w:t xml:space="preserve">    </w:t>
            </w:r>
            <w:r w:rsidRPr="00D9406C">
              <w:rPr>
                <w:rFonts w:asciiTheme="majorHAnsi" w:hAnsiTheme="majorHAnsi" w:cstheme="majorHAnsi"/>
              </w:rPr>
              <w:t>__________</w:t>
            </w:r>
          </w:p>
          <w:p w14:paraId="3A5CF7F0" w14:textId="77777777" w:rsidR="00601415" w:rsidRPr="00D9406C" w:rsidRDefault="00601415" w:rsidP="00BE103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1BA096D2" w14:textId="77777777" w:rsidR="00601415" w:rsidRPr="00D9406C" w:rsidRDefault="00601415" w:rsidP="00BE103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Pr>
                <w:rFonts w:asciiTheme="majorHAnsi" w:hAnsiTheme="majorHAnsi" w:cstheme="majorHAnsi"/>
              </w:rPr>
              <w:t xml:space="preserve">           </w:t>
            </w:r>
            <w:r w:rsidRPr="00D9406C">
              <w:rPr>
                <w:rFonts w:asciiTheme="majorHAnsi" w:hAnsiTheme="majorHAnsi" w:cstheme="majorHAnsi"/>
              </w:rPr>
              <w:t xml:space="preserve">       _____________</w:t>
            </w:r>
          </w:p>
          <w:p w14:paraId="7AC6A797" w14:textId="77777777" w:rsidR="00601415" w:rsidRPr="00D9406C" w:rsidRDefault="00601415" w:rsidP="00BE103C">
            <w:pPr>
              <w:spacing w:after="0" w:line="240" w:lineRule="auto"/>
              <w:jc w:val="center"/>
              <w:rPr>
                <w:rFonts w:asciiTheme="majorHAnsi" w:hAnsiTheme="majorHAnsi" w:cstheme="majorHAnsi"/>
              </w:rPr>
            </w:pPr>
            <w:r>
              <w:rPr>
                <w:rFonts w:asciiTheme="majorHAnsi" w:hAnsiTheme="majorHAnsi" w:cstheme="majorHAnsi"/>
              </w:rPr>
              <w:t xml:space="preserve">                           </w:t>
            </w:r>
            <w:r w:rsidRPr="00D9406C">
              <w:rPr>
                <w:rFonts w:asciiTheme="majorHAnsi" w:hAnsiTheme="majorHAnsi" w:cstheme="majorHAnsi"/>
              </w:rPr>
              <w:t>(vardas ir pavardė)</w:t>
            </w:r>
          </w:p>
        </w:tc>
      </w:tr>
    </w:tbl>
    <w:p w14:paraId="66678D02" w14:textId="77777777" w:rsidR="00601415" w:rsidRDefault="00601415" w:rsidP="00601415">
      <w:pPr>
        <w:spacing w:after="0" w:line="240" w:lineRule="auto"/>
        <w:rPr>
          <w:rFonts w:asciiTheme="majorHAnsi" w:eastAsia="Times New Roman" w:hAnsiTheme="majorHAnsi" w:cstheme="majorHAnsi"/>
          <w:lang w:eastAsia="lt-LT"/>
        </w:rPr>
      </w:pPr>
    </w:p>
    <w:p w14:paraId="2D99766C" w14:textId="77777777" w:rsidR="00601415" w:rsidRDefault="00601415" w:rsidP="00601415">
      <w:pPr>
        <w:spacing w:after="0" w:line="240" w:lineRule="auto"/>
        <w:ind w:firstLine="567"/>
        <w:rPr>
          <w:rFonts w:asciiTheme="majorHAnsi" w:eastAsia="Times New Roman" w:hAnsiTheme="majorHAnsi" w:cstheme="majorHAnsi"/>
          <w:lang w:eastAsia="lt-LT"/>
        </w:rPr>
      </w:pPr>
    </w:p>
    <w:p w14:paraId="7360C7E7" w14:textId="77777777" w:rsidR="00601415" w:rsidRDefault="00601415" w:rsidP="00601415">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62E1CB5F" w14:textId="77777777" w:rsidR="00601415" w:rsidRPr="00D9406C" w:rsidRDefault="00601415" w:rsidP="00601415">
      <w:pPr>
        <w:spacing w:after="0" w:line="240" w:lineRule="auto"/>
        <w:ind w:firstLine="567"/>
        <w:rPr>
          <w:rFonts w:asciiTheme="majorHAnsi" w:eastAsia="Times New Roman" w:hAnsiTheme="majorHAnsi" w:cstheme="majorHAnsi"/>
          <w:b/>
          <w:lang w:eastAsia="lt-LT"/>
        </w:rPr>
      </w:pPr>
    </w:p>
    <w:p w14:paraId="0B43EF6E" w14:textId="77777777" w:rsidR="00601415" w:rsidRPr="00BC7275" w:rsidRDefault="00601415" w:rsidP="0060141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Pr>
          <w:rFonts w:asciiTheme="majorHAnsi" w:eastAsia="Times New Roman" w:hAnsiTheme="majorHAnsi" w:cstheme="majorHAnsi"/>
          <w:lang w:eastAsia="lt-LT"/>
        </w:rPr>
        <w:t xml:space="preserve">struktūrinis </w:t>
      </w:r>
      <w:r w:rsidRPr="00BC7275">
        <w:rPr>
          <w:rFonts w:asciiTheme="majorHAnsi" w:eastAsia="Times New Roman" w:hAnsiTheme="majorHAnsi" w:cstheme="majorHAnsi"/>
          <w:lang w:eastAsia="lt-LT"/>
        </w:rPr>
        <w:t xml:space="preserve">padalinys turi nurodyti </w:t>
      </w:r>
      <w:r w:rsidRPr="00BC7275">
        <w:rPr>
          <w:rFonts w:asciiTheme="majorHAnsi" w:eastAsia="Times New Roman" w:hAnsiTheme="majorHAnsi" w:cstheme="majorHAnsi"/>
          <w:lang w:eastAsia="lt-LT"/>
        </w:rPr>
        <w:lastRenderedPageBreak/>
        <w:t>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4845025D" w14:textId="77777777" w:rsidR="00601415" w:rsidRPr="00BC7275" w:rsidRDefault="00601415" w:rsidP="0060141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Pr="00AC6597">
        <w:rPr>
          <w:rFonts w:asciiTheme="majorHAnsi" w:eastAsia="Times New Roman" w:hAnsiTheme="majorHAnsi" w:cstheme="majorHAnsi"/>
          <w:lang w:eastAsia="lt-LT"/>
        </w:rPr>
        <w:t>3.1 punkto 3 lentelės</w:t>
      </w:r>
      <w:r>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Pr>
          <w:rFonts w:asciiTheme="majorHAnsi" w:eastAsia="Times New Roman" w:hAnsiTheme="majorHAnsi" w:cstheme="majorHAnsi"/>
          <w:lang w:eastAsia="lt-LT"/>
        </w:rPr>
        <w:t xml:space="preserve">, išskyrus dėl </w:t>
      </w:r>
      <w:r w:rsidRPr="00974C48">
        <w:rPr>
          <w:rFonts w:asciiTheme="majorHAnsi" w:eastAsia="Times New Roman" w:hAnsiTheme="majorHAnsi" w:cstheme="majorHAnsi"/>
          <w:lang w:eastAsia="lt-LT"/>
        </w:rPr>
        <w:t>subtiekėjo (-ų), kurio (-ių) pajėgumais tiekėjas nesiremia</w:t>
      </w:r>
      <w:r>
        <w:rPr>
          <w:rFonts w:asciiTheme="majorHAnsi" w:eastAsia="Times New Roman" w:hAnsiTheme="majorHAnsi" w:cstheme="majorHAnsi"/>
          <w:lang w:eastAsia="lt-LT"/>
        </w:rPr>
        <w:t>, pateiktų duomenų, nebent</w:t>
      </w:r>
      <w:r w:rsidRPr="00974C48">
        <w:rPr>
          <w:rFonts w:asciiTheme="majorHAnsi" w:eastAsia="Times New Roman" w:hAnsiTheme="majorHAnsi" w:cstheme="majorHAnsi"/>
          <w:lang w:eastAsia="lt-LT"/>
        </w:rPr>
        <w:t xml:space="preserve"> jam taikomas reikalavimas dėl pašalinimo pagrindų nebuvimo</w:t>
      </w:r>
      <w:r>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1A78747E" w14:textId="6C12E710" w:rsidR="00601415" w:rsidRDefault="00601415" w:rsidP="00601415">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 xml:space="preserve">** </w:t>
      </w:r>
      <w:r w:rsidRPr="0045722B">
        <w:rPr>
          <w:rFonts w:asciiTheme="majorHAnsi" w:eastAsia="Times New Roman" w:hAnsiTheme="majorHAnsi" w:cstheme="majorHAnsi"/>
          <w:b/>
          <w:lang w:eastAsia="lt-LT"/>
        </w:rPr>
        <w:t>Turi būti pateiktos ir ūkio subjekto, kurio pajėgumais remiamasi (jeigu jis pasitelkiamas), ir subtiekėjo (-ų), kurio (-ių) pajėgumais tiekėjas nesiremia (jeigu jam taikomas reikalavimas dėl pašalinimo pagrindų nebuvimo) deklaracijos.</w:t>
      </w:r>
      <w:r>
        <w:rPr>
          <w:rFonts w:asciiTheme="majorHAnsi" w:eastAsia="Times New Roman" w:hAnsiTheme="majorHAnsi" w:cstheme="majorHAnsi"/>
          <w:lang w:eastAsia="lt-LT"/>
        </w:rPr>
        <w:t xml:space="preserve"> </w:t>
      </w:r>
      <w:r w:rsidRPr="006413DF">
        <w:rPr>
          <w:rFonts w:asciiTheme="majorHAnsi" w:eastAsia="Times New Roman" w:hAnsiTheme="majorHAnsi" w:cstheme="majorHAnsi"/>
          <w:b/>
          <w:u w:val="single"/>
          <w:lang w:eastAsia="lt-LT"/>
        </w:rPr>
        <w:t>Deklaracijas teikia tik juridiniai asmenys.</w:t>
      </w:r>
    </w:p>
    <w:p w14:paraId="1A19BCEC" w14:textId="77777777" w:rsidR="00601415" w:rsidRDefault="00601415" w:rsidP="00601415">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Pr="00D9406C">
        <w:rPr>
          <w:rFonts w:asciiTheme="majorHAnsi" w:eastAsia="Times New Roman" w:hAnsiTheme="majorHAnsi" w:cstheme="majorHAnsi"/>
          <w:lang w:eastAsia="lt-LT"/>
        </w:rPr>
        <w:t xml:space="preserve"> </w:t>
      </w:r>
      <w:r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bookmarkEnd w:id="14"/>
    </w:p>
    <w:sectPr w:rsidR="00601415"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AE394C" w16cid:durableId="26C04E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A30B6" w14:textId="77777777" w:rsidR="00F56683" w:rsidRDefault="00F56683">
      <w:pPr>
        <w:spacing w:after="0" w:line="240" w:lineRule="auto"/>
      </w:pPr>
      <w:r>
        <w:separator/>
      </w:r>
    </w:p>
  </w:endnote>
  <w:endnote w:type="continuationSeparator" w:id="0">
    <w:p w14:paraId="2A410487" w14:textId="77777777" w:rsidR="00F56683" w:rsidRDefault="00F5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01415">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01415">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4914D" w14:textId="77777777" w:rsidR="00F56683" w:rsidRDefault="00F56683">
      <w:pPr>
        <w:spacing w:after="0" w:line="240" w:lineRule="auto"/>
      </w:pPr>
      <w:r>
        <w:separator/>
      </w:r>
    </w:p>
  </w:footnote>
  <w:footnote w:type="continuationSeparator" w:id="0">
    <w:p w14:paraId="0872486A" w14:textId="77777777" w:rsidR="00F56683" w:rsidRDefault="00F566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1262"/>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1415"/>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2B63"/>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4468"/>
    <w:rsid w:val="00F467F9"/>
    <w:rsid w:val="00F50763"/>
    <w:rsid w:val="00F5081D"/>
    <w:rsid w:val="00F54DFB"/>
    <w:rsid w:val="00F56683"/>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54A801E2-DDAD-4C20-A4EC-C1DCD9D81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128</TotalTime>
  <Pages>2</Pages>
  <Words>2167</Words>
  <Characters>1236</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52</cp:revision>
  <cp:lastPrinted>2021-01-19T12:06:00Z</cp:lastPrinted>
  <dcterms:created xsi:type="dcterms:W3CDTF">2023-01-27T13:07:00Z</dcterms:created>
  <dcterms:modified xsi:type="dcterms:W3CDTF">2025-06-30T02:36:00Z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